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8A" w:rsidRPr="00E32A78" w:rsidRDefault="0052648A" w:rsidP="00D2594C">
      <w:pPr>
        <w:spacing w:after="0" w:line="360" w:lineRule="auto"/>
        <w:jc w:val="center"/>
      </w:pPr>
      <w:r w:rsidRPr="00E32A78">
        <w:t>С О Г Л А Ш Е Н И Е</w:t>
      </w:r>
    </w:p>
    <w:p w:rsidR="0052648A" w:rsidRPr="00E32A78" w:rsidRDefault="0052648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Сунженского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52648A" w:rsidRPr="00E32A78" w:rsidRDefault="0052648A" w:rsidP="00BD4CDF">
      <w:pPr>
        <w:spacing w:after="0" w:line="240" w:lineRule="auto"/>
      </w:pPr>
    </w:p>
    <w:p w:rsidR="0052648A" w:rsidRPr="00E32A78" w:rsidRDefault="0052648A" w:rsidP="00BD4CDF">
      <w:pPr>
        <w:spacing w:after="0" w:line="240" w:lineRule="auto"/>
      </w:pPr>
      <w:r>
        <w:t xml:space="preserve">с.Октябрьское                                                                             28.12.2018 </w:t>
      </w:r>
      <w:r w:rsidRPr="00E32A78">
        <w:t>года</w:t>
      </w:r>
    </w:p>
    <w:p w:rsidR="0052648A" w:rsidRPr="00E32A78" w:rsidRDefault="0052648A" w:rsidP="004B0B2F">
      <w:pPr>
        <w:spacing w:after="0" w:line="240" w:lineRule="auto"/>
        <w:jc w:val="both"/>
      </w:pPr>
    </w:p>
    <w:p w:rsidR="0052648A" w:rsidRPr="00E32A78" w:rsidRDefault="0052648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Сунженского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Джиоева Роберта Александровича</w:t>
      </w:r>
      <w:r w:rsidRPr="00E32A78">
        <w:t xml:space="preserve">, действующего на основании Устава </w:t>
      </w:r>
      <w:r>
        <w:t>Сунженского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Сунженского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52648A" w:rsidRPr="00E32A78" w:rsidRDefault="0052648A" w:rsidP="00A2713D">
      <w:pPr>
        <w:spacing w:after="0" w:line="240" w:lineRule="auto"/>
        <w:jc w:val="both"/>
      </w:pPr>
    </w:p>
    <w:p w:rsidR="0052648A" w:rsidRPr="00E32A78" w:rsidRDefault="0052648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52648A" w:rsidRPr="00E32A78" w:rsidRDefault="0052648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52648A" w:rsidRPr="00E32A78" w:rsidRDefault="0052648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52648A" w:rsidRPr="00E32A78" w:rsidRDefault="0052648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52648A" w:rsidRPr="00E32A78" w:rsidRDefault="0052648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52648A" w:rsidRPr="00E32A78" w:rsidRDefault="0052648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52648A" w:rsidRPr="00E32A78" w:rsidRDefault="0052648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52648A" w:rsidRDefault="0052648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52648A" w:rsidRDefault="0052648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52648A" w:rsidRPr="00E32A78" w:rsidRDefault="0052648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Сунженского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52648A" w:rsidRPr="00E32A78" w:rsidRDefault="0052648A" w:rsidP="00865ED1">
      <w:pPr>
        <w:spacing w:after="0" w:line="240" w:lineRule="auto"/>
        <w:jc w:val="both"/>
      </w:pPr>
    </w:p>
    <w:p w:rsidR="0052648A" w:rsidRDefault="0052648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52648A" w:rsidRDefault="0052648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52648A" w:rsidRPr="00E32A78" w:rsidRDefault="0052648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52648A" w:rsidRPr="00E32A78" w:rsidRDefault="0052648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52648A" w:rsidRPr="00E32A78" w:rsidRDefault="0052648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52648A" w:rsidRPr="00E32A78" w:rsidRDefault="0052648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52648A" w:rsidRDefault="0052648A" w:rsidP="006C5963">
      <w:pPr>
        <w:spacing w:after="0" w:line="240" w:lineRule="auto"/>
        <w:jc w:val="both"/>
      </w:pPr>
    </w:p>
    <w:p w:rsidR="0052648A" w:rsidRPr="00E32A78" w:rsidRDefault="0052648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52648A" w:rsidRDefault="0052648A" w:rsidP="006C5963">
      <w:pPr>
        <w:spacing w:after="0" w:line="240" w:lineRule="auto"/>
        <w:jc w:val="both"/>
      </w:pPr>
    </w:p>
    <w:p w:rsidR="0052648A" w:rsidRPr="00E32A78" w:rsidRDefault="0052648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52648A" w:rsidRDefault="0052648A" w:rsidP="006C5963">
      <w:pPr>
        <w:spacing w:after="0" w:line="240" w:lineRule="auto"/>
        <w:jc w:val="both"/>
      </w:pPr>
    </w:p>
    <w:p w:rsidR="0052648A" w:rsidRDefault="0052648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52648A" w:rsidRPr="00E32A78" w:rsidRDefault="0052648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52648A" w:rsidRPr="00E32A78" w:rsidRDefault="0052648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52648A" w:rsidRPr="00E32A78" w:rsidRDefault="0052648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52648A" w:rsidRDefault="0052648A" w:rsidP="006C5963">
      <w:pPr>
        <w:spacing w:after="0" w:line="240" w:lineRule="auto"/>
        <w:jc w:val="both"/>
      </w:pPr>
    </w:p>
    <w:p w:rsidR="0052648A" w:rsidRPr="00E32A78" w:rsidRDefault="0052648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52648A" w:rsidRPr="00E32A78" w:rsidRDefault="0052648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52648A" w:rsidRPr="00E32A78" w:rsidRDefault="0052648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52648A" w:rsidRPr="00E32A78" w:rsidRDefault="0052648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52648A" w:rsidRDefault="0052648A" w:rsidP="005E6DC3">
      <w:pPr>
        <w:spacing w:after="0" w:line="240" w:lineRule="auto"/>
        <w:jc w:val="both"/>
      </w:pPr>
    </w:p>
    <w:p w:rsidR="0052648A" w:rsidRDefault="0052648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52648A" w:rsidRPr="00E32A78" w:rsidRDefault="0052648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52648A" w:rsidRPr="00E32A78" w:rsidRDefault="0052648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52648A" w:rsidRDefault="0052648A" w:rsidP="00D036AE">
      <w:pPr>
        <w:spacing w:after="0" w:line="240" w:lineRule="auto"/>
        <w:jc w:val="both"/>
      </w:pPr>
    </w:p>
    <w:p w:rsidR="0052648A" w:rsidRDefault="0052648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52648A" w:rsidRPr="00E32A78" w:rsidRDefault="0052648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52648A" w:rsidRPr="00E32A78" w:rsidRDefault="0052648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52648A" w:rsidRPr="00E32A78" w:rsidRDefault="0052648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52648A" w:rsidRPr="00E32A78" w:rsidRDefault="0052648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52648A" w:rsidRPr="00E32A78" w:rsidRDefault="0052648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52648A" w:rsidRPr="00E32A78" w:rsidRDefault="0052648A" w:rsidP="00707926">
      <w:pPr>
        <w:spacing w:after="0" w:line="240" w:lineRule="auto"/>
        <w:jc w:val="both"/>
      </w:pPr>
    </w:p>
    <w:p w:rsidR="0052648A" w:rsidRPr="00E32A78" w:rsidRDefault="0052648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52648A" w:rsidRPr="00E32A78" w:rsidRDefault="0052648A" w:rsidP="00707926">
      <w:pPr>
        <w:spacing w:after="0" w:line="240" w:lineRule="auto"/>
        <w:jc w:val="both"/>
      </w:pPr>
    </w:p>
    <w:p w:rsidR="0052648A" w:rsidRPr="00E32A78" w:rsidRDefault="0052648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52648A" w:rsidRPr="00E32A78" w:rsidRDefault="0052648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52648A" w:rsidRDefault="0052648A" w:rsidP="001C6084">
      <w:pPr>
        <w:spacing w:after="0" w:line="240" w:lineRule="auto"/>
        <w:jc w:val="center"/>
      </w:pPr>
    </w:p>
    <w:p w:rsidR="0052648A" w:rsidRPr="00E32A78" w:rsidRDefault="0052648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52648A" w:rsidRPr="00E32A78" w:rsidRDefault="0052648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52648A" w:rsidRPr="00E32A78" w:rsidRDefault="0052648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52648A" w:rsidRDefault="0052648A" w:rsidP="00AC23B7">
      <w:pPr>
        <w:spacing w:after="0" w:line="240" w:lineRule="auto"/>
        <w:jc w:val="both"/>
      </w:pPr>
    </w:p>
    <w:p w:rsidR="0052648A" w:rsidRPr="00E32A78" w:rsidRDefault="0052648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52648A" w:rsidRPr="00E32A78" w:rsidRDefault="0052648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>Администрация (наименование сельского поселения) Пригородного района РСО-Алания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>
              <w:t>363104, РСО – Алания, Пригородный район, с.Сунжа, ул. Бибилова, 27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1512007674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40204810400000000081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52648A" w:rsidRPr="003C29E3" w:rsidRDefault="0052648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52648A" w:rsidRPr="003C29E3">
        <w:tc>
          <w:tcPr>
            <w:tcW w:w="4785" w:type="dxa"/>
          </w:tcPr>
          <w:p w:rsidR="0052648A" w:rsidRPr="003C29E3" w:rsidRDefault="0052648A" w:rsidP="00863C40">
            <w:pPr>
              <w:spacing w:after="0" w:line="240" w:lineRule="auto"/>
            </w:pPr>
            <w:r>
              <w:t>Глава администрации Сунженского сельского поселения</w:t>
            </w:r>
          </w:p>
          <w:p w:rsidR="0052648A" w:rsidRPr="003C29E3" w:rsidRDefault="0052648A" w:rsidP="00863C40">
            <w:pPr>
              <w:spacing w:after="0" w:line="240" w:lineRule="auto"/>
            </w:pPr>
          </w:p>
          <w:p w:rsidR="0052648A" w:rsidRPr="003C29E3" w:rsidRDefault="0052648A" w:rsidP="00863C40">
            <w:pPr>
              <w:spacing w:after="0" w:line="240" w:lineRule="auto"/>
            </w:pPr>
          </w:p>
          <w:p w:rsidR="0052648A" w:rsidRPr="003C29E3" w:rsidRDefault="0052648A" w:rsidP="00863C40">
            <w:pPr>
              <w:spacing w:after="0" w:line="240" w:lineRule="auto"/>
            </w:pPr>
          </w:p>
          <w:p w:rsidR="0052648A" w:rsidRPr="003C29E3" w:rsidRDefault="0052648A" w:rsidP="00863C40">
            <w:pPr>
              <w:spacing w:after="0" w:line="240" w:lineRule="auto"/>
            </w:pPr>
            <w:r w:rsidRPr="003C29E3">
              <w:t xml:space="preserve">       </w:t>
            </w:r>
            <w:r>
              <w:t xml:space="preserve">                           Р.А. Джиоев</w:t>
            </w:r>
          </w:p>
          <w:p w:rsidR="0052648A" w:rsidRPr="003C29E3" w:rsidRDefault="0052648A" w:rsidP="00863C40">
            <w:pPr>
              <w:spacing w:after="0" w:line="240" w:lineRule="auto"/>
            </w:pPr>
          </w:p>
          <w:p w:rsidR="0052648A" w:rsidRPr="003C29E3" w:rsidRDefault="0052648A" w:rsidP="00863C40">
            <w:pPr>
              <w:spacing w:after="0" w:line="240" w:lineRule="auto"/>
            </w:pPr>
            <w:r>
              <w:t>14.12.</w:t>
            </w:r>
            <w:r w:rsidRPr="003C29E3">
              <w:t>201</w:t>
            </w:r>
            <w:r>
              <w:t>8</w:t>
            </w:r>
          </w:p>
          <w:p w:rsidR="0052648A" w:rsidRPr="003C29E3" w:rsidRDefault="0052648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52648A" w:rsidRPr="003C29E3" w:rsidRDefault="0052648A" w:rsidP="00863C40">
            <w:pPr>
              <w:spacing w:after="0" w:line="240" w:lineRule="auto"/>
            </w:pPr>
            <w:r w:rsidRPr="003C29E3">
              <w:t>МП.</w:t>
            </w:r>
          </w:p>
          <w:p w:rsidR="0052648A" w:rsidRPr="003C29E3" w:rsidRDefault="0052648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52648A" w:rsidRPr="003C29E3" w:rsidRDefault="0052648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52648A" w:rsidRPr="003C29E3" w:rsidRDefault="0052648A" w:rsidP="00863C40">
            <w:pPr>
              <w:spacing w:after="0" w:line="240" w:lineRule="auto"/>
              <w:jc w:val="right"/>
            </w:pPr>
          </w:p>
          <w:p w:rsidR="0052648A" w:rsidRPr="003C29E3" w:rsidRDefault="0052648A" w:rsidP="00863C40">
            <w:pPr>
              <w:spacing w:after="0" w:line="240" w:lineRule="auto"/>
              <w:jc w:val="right"/>
            </w:pPr>
          </w:p>
          <w:p w:rsidR="0052648A" w:rsidRPr="003C29E3" w:rsidRDefault="0052648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52648A" w:rsidRPr="003C29E3" w:rsidRDefault="0052648A" w:rsidP="00863C40">
            <w:pPr>
              <w:spacing w:after="0" w:line="240" w:lineRule="auto"/>
              <w:jc w:val="right"/>
            </w:pPr>
          </w:p>
          <w:p w:rsidR="0052648A" w:rsidRPr="003C29E3" w:rsidRDefault="0052648A" w:rsidP="00863C40">
            <w:pPr>
              <w:spacing w:after="0" w:line="240" w:lineRule="auto"/>
              <w:jc w:val="right"/>
            </w:pPr>
            <w:r>
              <w:t>28.12.</w:t>
            </w:r>
            <w:r w:rsidRPr="003C29E3">
              <w:t xml:space="preserve"> 201</w:t>
            </w:r>
            <w:r>
              <w:t>8</w:t>
            </w:r>
            <w:r w:rsidRPr="003C29E3">
              <w:t xml:space="preserve"> г.</w:t>
            </w:r>
          </w:p>
          <w:p w:rsidR="0052648A" w:rsidRDefault="0052648A" w:rsidP="00863C40">
            <w:pPr>
              <w:spacing w:after="0" w:line="240" w:lineRule="auto"/>
            </w:pPr>
          </w:p>
          <w:p w:rsidR="0052648A" w:rsidRPr="003C29E3" w:rsidRDefault="0052648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52648A" w:rsidRPr="00E32A78" w:rsidRDefault="0052648A" w:rsidP="00C465D0">
      <w:pPr>
        <w:pStyle w:val="ListParagraph"/>
        <w:spacing w:after="0" w:line="240" w:lineRule="auto"/>
        <w:ind w:left="0"/>
        <w:jc w:val="both"/>
      </w:pPr>
    </w:p>
    <w:sectPr w:rsidR="0052648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1F6B08"/>
    <w:rsid w:val="00212AE3"/>
    <w:rsid w:val="002446EA"/>
    <w:rsid w:val="00247883"/>
    <w:rsid w:val="00254DEB"/>
    <w:rsid w:val="002748E4"/>
    <w:rsid w:val="00276411"/>
    <w:rsid w:val="002C7D7C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03CA1"/>
    <w:rsid w:val="0041697A"/>
    <w:rsid w:val="00445F9C"/>
    <w:rsid w:val="004612BA"/>
    <w:rsid w:val="00490031"/>
    <w:rsid w:val="004B0B2F"/>
    <w:rsid w:val="004F0F54"/>
    <w:rsid w:val="005146A6"/>
    <w:rsid w:val="0052648A"/>
    <w:rsid w:val="005E6DC3"/>
    <w:rsid w:val="0065471D"/>
    <w:rsid w:val="00662BB8"/>
    <w:rsid w:val="0067200D"/>
    <w:rsid w:val="006910DA"/>
    <w:rsid w:val="006A56AF"/>
    <w:rsid w:val="006C5963"/>
    <w:rsid w:val="006D4F7A"/>
    <w:rsid w:val="00707926"/>
    <w:rsid w:val="00722F1A"/>
    <w:rsid w:val="007524DA"/>
    <w:rsid w:val="007A08ED"/>
    <w:rsid w:val="007A0FC5"/>
    <w:rsid w:val="007C5930"/>
    <w:rsid w:val="00863C40"/>
    <w:rsid w:val="00864E59"/>
    <w:rsid w:val="00865D59"/>
    <w:rsid w:val="00865ED1"/>
    <w:rsid w:val="00876BEE"/>
    <w:rsid w:val="00887FF8"/>
    <w:rsid w:val="00921F1B"/>
    <w:rsid w:val="00942E0C"/>
    <w:rsid w:val="00966DD2"/>
    <w:rsid w:val="009817F4"/>
    <w:rsid w:val="00A03B26"/>
    <w:rsid w:val="00A2713D"/>
    <w:rsid w:val="00A43133"/>
    <w:rsid w:val="00A5315E"/>
    <w:rsid w:val="00A53921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17954"/>
    <w:rsid w:val="00D2594C"/>
    <w:rsid w:val="00D370B6"/>
    <w:rsid w:val="00D3795A"/>
    <w:rsid w:val="00D5123C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6</Pages>
  <Words>1599</Words>
  <Characters>9117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10</cp:revision>
  <cp:lastPrinted>2019-01-15T13:55:00Z</cp:lastPrinted>
  <dcterms:created xsi:type="dcterms:W3CDTF">2017-11-13T08:20:00Z</dcterms:created>
  <dcterms:modified xsi:type="dcterms:W3CDTF">2019-01-15T13:56:00Z</dcterms:modified>
</cp:coreProperties>
</file>